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7725F1" w14:textId="77777777" w:rsidR="004F61D1" w:rsidRDefault="004F61D1" w:rsidP="004F61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MELFORD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fl.1468)</w:t>
      </w:r>
    </w:p>
    <w:p w14:paraId="56F767F0" w14:textId="77777777" w:rsidR="004F61D1" w:rsidRDefault="004F61D1" w:rsidP="004F61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Cambridge.</w:t>
      </w:r>
    </w:p>
    <w:p w14:paraId="6C5B56C6" w14:textId="77777777" w:rsidR="004F61D1" w:rsidRDefault="004F61D1" w:rsidP="004F61D1">
      <w:pPr>
        <w:pStyle w:val="NoSpacing"/>
        <w:rPr>
          <w:rFonts w:cs="Times New Roman"/>
          <w:szCs w:val="24"/>
        </w:rPr>
      </w:pPr>
    </w:p>
    <w:p w14:paraId="071CDC0D" w14:textId="77777777" w:rsidR="004F61D1" w:rsidRDefault="004F61D1" w:rsidP="004F61D1">
      <w:pPr>
        <w:pStyle w:val="NoSpacing"/>
        <w:rPr>
          <w:rFonts w:cs="Times New Roman"/>
          <w:szCs w:val="24"/>
        </w:rPr>
      </w:pPr>
    </w:p>
    <w:p w14:paraId="79328469" w14:textId="77777777" w:rsidR="004F61D1" w:rsidRDefault="004F61D1" w:rsidP="004F61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>May1468</w:t>
      </w:r>
      <w:proofErr w:type="gramEnd"/>
      <w:r>
        <w:rPr>
          <w:rFonts w:cs="Times New Roman"/>
          <w:szCs w:val="24"/>
        </w:rPr>
        <w:tab/>
        <w:t>He made his Will.</w:t>
      </w:r>
    </w:p>
    <w:p w14:paraId="220E97FF" w14:textId="77777777" w:rsidR="004F61D1" w:rsidRDefault="004F61D1" w:rsidP="004F61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T.N.A. ref. PROB 11/5/363)</w:t>
      </w:r>
    </w:p>
    <w:p w14:paraId="24E9E230" w14:textId="77777777" w:rsidR="004F61D1" w:rsidRDefault="004F61D1" w:rsidP="004F61D1">
      <w:pPr>
        <w:pStyle w:val="NoSpacing"/>
        <w:rPr>
          <w:rFonts w:cs="Times New Roman"/>
          <w:szCs w:val="24"/>
        </w:rPr>
      </w:pPr>
    </w:p>
    <w:p w14:paraId="3B970907" w14:textId="77777777" w:rsidR="004F61D1" w:rsidRDefault="004F61D1" w:rsidP="004F61D1">
      <w:pPr>
        <w:pStyle w:val="NoSpacing"/>
        <w:rPr>
          <w:rFonts w:cs="Times New Roman"/>
          <w:szCs w:val="24"/>
        </w:rPr>
      </w:pPr>
    </w:p>
    <w:p w14:paraId="2C423739" w14:textId="77777777" w:rsidR="004F61D1" w:rsidRDefault="004F61D1" w:rsidP="004F61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January 2025</w:t>
      </w:r>
    </w:p>
    <w:p w14:paraId="21EA257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9AA720" w14:textId="77777777" w:rsidR="004F61D1" w:rsidRDefault="004F61D1" w:rsidP="009139A6">
      <w:r>
        <w:separator/>
      </w:r>
    </w:p>
  </w:endnote>
  <w:endnote w:type="continuationSeparator" w:id="0">
    <w:p w14:paraId="6AF58503" w14:textId="77777777" w:rsidR="004F61D1" w:rsidRDefault="004F61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259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997C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DC05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4207A9" w14:textId="77777777" w:rsidR="004F61D1" w:rsidRDefault="004F61D1" w:rsidP="009139A6">
      <w:r>
        <w:separator/>
      </w:r>
    </w:p>
  </w:footnote>
  <w:footnote w:type="continuationSeparator" w:id="0">
    <w:p w14:paraId="46E260D6" w14:textId="77777777" w:rsidR="004F61D1" w:rsidRDefault="004F61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58B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265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4C3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1D1"/>
    <w:rsid w:val="000666E0"/>
    <w:rsid w:val="002510B7"/>
    <w:rsid w:val="00270799"/>
    <w:rsid w:val="004F61D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F049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E0982"/>
  <w15:chartTrackingRefBased/>
  <w15:docId w15:val="{3119D46F-23FB-4747-ADF4-63FAE440F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2025-01-05T20:13:00Z</dcterms:created>
  <dcterms:modified xsi:type="dcterms:W3CDTF">2025-01-05T20:13:00Z</dcterms:modified>
</cp:coreProperties>
</file>